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31C2DA94" w:rsidR="00535962" w:rsidRPr="00F7167E" w:rsidRDefault="00907904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4D" wp14:editId="41E54096">
                <wp:simplePos x="0" y="0"/>
                <wp:positionH relativeFrom="column">
                  <wp:posOffset>4649492</wp:posOffset>
                </wp:positionH>
                <wp:positionV relativeFrom="paragraph">
                  <wp:posOffset>154983</wp:posOffset>
                </wp:positionV>
                <wp:extent cx="1751921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1921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200DDEB1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2-2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E52C9F">
                                  <w:rPr>
                                    <w:rStyle w:val="Style5"/>
                                    <w:lang w:val="es-DO"/>
                                  </w:rPr>
                                  <w:t>23 de febrero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7104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6.1pt;margin-top:12.2pt;width:137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" filled="f" stroked="f">
                <v:textbox>
                  <w:txbxContent>
                    <w:p w14:paraId="23D7106C" w14:textId="200DDEB1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2-2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E52C9F">
                            <w:rPr>
                              <w:rStyle w:val="Style5"/>
                              <w:lang w:val="es-DO"/>
                            </w:rPr>
                            <w:t>23 de febrero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42141" w:rsidRPr="000030D2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1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193813685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802451618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1768802359"/>
                                            </w:sdtPr>
                                            <w:sdtContent>
                                              <w:p w14:paraId="061A07D8" w14:textId="77777777" w:rsidR="00870DB9" w:rsidRDefault="00870DB9" w:rsidP="00870DB9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sUPBANCO-daf-cm-2024-0016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FAB9408" w14:textId="77777777" w:rsidR="00870DB9" w:rsidRDefault="00870DB9" w:rsidP="00870DB9">
                                            <w:pPr>
                                              <w:jc w:val="center"/>
                                              <w:rPr>
                                                <w:rStyle w:val="Style2"/>
                                              </w:rPr>
                                            </w:pPr>
                                          </w:p>
                                        </w:sdtContent>
                                      </w:sdt>
                                      <w:p w14:paraId="23D7106D" w14:textId="645AB0F9" w:rsidR="001466B0" w:rsidRPr="00535962" w:rsidRDefault="00000000" w:rsidP="001466B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7" style="position:absolute;margin-left:316.25pt;margin-top:-47.3pt;width:181.7pt;height:55.2pt;z-index:2516587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de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193813685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802451618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768802359"/>
                                      </w:sdtPr>
                                      <w:sdtContent>
                                        <w:p w14:paraId="061A07D8" w14:textId="77777777" w:rsidR="00870DB9" w:rsidRDefault="00870DB9" w:rsidP="00870DB9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sUPBANCO-daf-cm-2024-0016</w:t>
                                          </w:r>
                                        </w:p>
                                      </w:sdtContent>
                                    </w:sdt>
                                    <w:p w14:paraId="2FAB9408" w14:textId="77777777" w:rsidR="00870DB9" w:rsidRDefault="00870DB9" w:rsidP="00870DB9">
                                      <w:pPr>
                                        <w:jc w:val="center"/>
                                        <w:rPr>
                                          <w:rStyle w:val="Style2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3D7106D" w14:textId="645AB0F9" w:rsidR="001466B0" w:rsidRPr="00535962" w:rsidRDefault="00000000" w:rsidP="001466B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214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2" type="#_x0000_t202" style="position:absolute;margin-left:-41.35pt;margin-top:-2.05pt;width:81pt;height:60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1V4wEAAKg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bMy6t1TiVJtfWqLFZpKpmonr526MN7BQOLm5ojDTWhi8ODD5GNqJ6exGYW7k3fp8H29rcLehhv&#10;EvtIeKYepmZipq356ygtimmgPZIchDkuFG/adIA/ORspKjX3P/YCFWf9B0uWvC2Wy5itdFi+WZd0&#10;wMtKc1kRVhJUzQNn8/Y2zHncOzS7jjrNQ7BwQzZqkxQ+szrRpzgk4afoxrxdntOr5x9s+ws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ClZJ1V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9" wp14:editId="0FD2638C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3" type="#_x0000_t202" style="position:absolute;margin-left:-31.1pt;margin-top:-46.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A487D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786B2" w14:textId="77777777" w:rsidR="008A487D" w:rsidRDefault="008A487D" w:rsidP="001007E7">
      <w:pPr>
        <w:spacing w:after="0" w:line="240" w:lineRule="auto"/>
      </w:pPr>
      <w:r>
        <w:separator/>
      </w:r>
    </w:p>
  </w:endnote>
  <w:endnote w:type="continuationSeparator" w:id="0">
    <w:p w14:paraId="16E6EE7E" w14:textId="77777777" w:rsidR="008A487D" w:rsidRDefault="008A487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2CAE7" w14:textId="77777777" w:rsidR="008A487D" w:rsidRDefault="008A487D" w:rsidP="001007E7">
      <w:pPr>
        <w:spacing w:after="0" w:line="240" w:lineRule="auto"/>
      </w:pPr>
      <w:r>
        <w:separator/>
      </w:r>
    </w:p>
  </w:footnote>
  <w:footnote w:type="continuationSeparator" w:id="0">
    <w:p w14:paraId="5A5126FC" w14:textId="77777777" w:rsidR="008A487D" w:rsidRDefault="008A487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19AD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4F40FA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0DB9"/>
    <w:rsid w:val="00872C1B"/>
    <w:rsid w:val="008A487D"/>
    <w:rsid w:val="008B3AE5"/>
    <w:rsid w:val="008C388B"/>
    <w:rsid w:val="008F6E96"/>
    <w:rsid w:val="00907904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55171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2C9F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18</cp:revision>
  <cp:lastPrinted>2011-03-04T18:48:00Z</cp:lastPrinted>
  <dcterms:created xsi:type="dcterms:W3CDTF">2014-01-15T13:04:00Z</dcterms:created>
  <dcterms:modified xsi:type="dcterms:W3CDTF">2024-02-23T19:00:00Z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